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A2F14" w14:textId="77777777" w:rsidR="00BB74CC" w:rsidRDefault="00BB74CC" w:rsidP="00BB74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William KENTYSCH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32DCC3A5" w14:textId="77777777" w:rsidR="00BB74CC" w:rsidRDefault="00BB74CC" w:rsidP="00BB74CC">
      <w:pPr>
        <w:pStyle w:val="NoSpacing"/>
        <w:rPr>
          <w:rFonts w:cs="Times New Roman"/>
          <w:szCs w:val="24"/>
        </w:rPr>
      </w:pPr>
    </w:p>
    <w:p w14:paraId="5A4A5F51" w14:textId="77777777" w:rsidR="00BB74CC" w:rsidRDefault="00BB74CC" w:rsidP="00BB74CC">
      <w:pPr>
        <w:pStyle w:val="NoSpacing"/>
        <w:rPr>
          <w:rFonts w:cs="Times New Roman"/>
          <w:szCs w:val="24"/>
        </w:rPr>
      </w:pPr>
    </w:p>
    <w:p w14:paraId="7237801D" w14:textId="77777777" w:rsidR="00BB74CC" w:rsidRDefault="00BB74CC" w:rsidP="00BB74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Aug.1433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Hammyng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Redbourne</w:t>
      </w:r>
      <w:proofErr w:type="spellEnd"/>
      <w:r>
        <w:rPr>
          <w:rFonts w:cs="Times New Roman"/>
          <w:szCs w:val="24"/>
        </w:rPr>
        <w:t>(q.v.) made him a joint executor of</w:t>
      </w:r>
    </w:p>
    <w:p w14:paraId="563AC2A2" w14:textId="77777777" w:rsidR="00BB74CC" w:rsidRDefault="00BB74CC" w:rsidP="00BB74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Will.</w:t>
      </w:r>
    </w:p>
    <w:p w14:paraId="2749A27C" w14:textId="77777777" w:rsidR="00BB74CC" w:rsidRPr="008D397B" w:rsidRDefault="00BB74CC" w:rsidP="00BB74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p.319)</w:t>
      </w:r>
    </w:p>
    <w:p w14:paraId="4EEB3C86" w14:textId="77777777" w:rsidR="00BB74CC" w:rsidRDefault="00BB74CC" w:rsidP="00BB74CC">
      <w:pPr>
        <w:pStyle w:val="NoSpacing"/>
        <w:rPr>
          <w:rFonts w:cs="Times New Roman"/>
          <w:szCs w:val="24"/>
        </w:rPr>
      </w:pPr>
    </w:p>
    <w:p w14:paraId="317DB37A" w14:textId="77777777" w:rsidR="00BB74CC" w:rsidRDefault="00BB74CC" w:rsidP="00BB74CC">
      <w:pPr>
        <w:pStyle w:val="NoSpacing"/>
        <w:rPr>
          <w:rFonts w:cs="Times New Roman"/>
          <w:szCs w:val="24"/>
        </w:rPr>
      </w:pPr>
    </w:p>
    <w:p w14:paraId="3E5B1E25" w14:textId="77777777" w:rsidR="00BB74CC" w:rsidRDefault="00BB74CC" w:rsidP="00BB74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4C667D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09F5A" w14:textId="77777777" w:rsidR="00BB74CC" w:rsidRDefault="00BB74CC" w:rsidP="009139A6">
      <w:r>
        <w:separator/>
      </w:r>
    </w:p>
  </w:endnote>
  <w:endnote w:type="continuationSeparator" w:id="0">
    <w:p w14:paraId="089A3685" w14:textId="77777777" w:rsidR="00BB74CC" w:rsidRDefault="00BB74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C6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95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E5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0ACA4" w14:textId="77777777" w:rsidR="00BB74CC" w:rsidRDefault="00BB74CC" w:rsidP="009139A6">
      <w:r>
        <w:separator/>
      </w:r>
    </w:p>
  </w:footnote>
  <w:footnote w:type="continuationSeparator" w:id="0">
    <w:p w14:paraId="06A914B3" w14:textId="77777777" w:rsidR="00BB74CC" w:rsidRDefault="00BB74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A98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ADE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EF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C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74CC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52966"/>
  <w15:chartTrackingRefBased/>
  <w15:docId w15:val="{8DDBDCDF-E0FD-4785-91ED-A9BEDCFE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2023-04-28T21:01:00Z</dcterms:created>
  <dcterms:modified xsi:type="dcterms:W3CDTF">2023-04-28T21:01:00Z</dcterms:modified>
</cp:coreProperties>
</file>